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customXml/itemProps6.xml" ContentType="application/vnd.openxmlformats-officedocument.customXmlProperties+xml"/>
  <Override PartName="/customXml/itemProps7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A4355A" w:rsidR="00C42AF6" w:rsidP="5880459A" w:rsidRDefault="00C42AF6" w14:paraId="341B7A19" w14:textId="0E3964BB">
      <w:pPr>
        <w:pStyle w:val="Tittel"/>
        <w:rPr>
          <w:b w:val="1"/>
          <w:bCs w:val="1"/>
          <w:color w:val="F9C66B" w:themeColor="accent6"/>
          <w:sz w:val="28"/>
          <w:szCs w:val="28"/>
          <w:lang w:val="en-US"/>
        </w:rPr>
      </w:pPr>
      <w:r w:rsidRPr="5880459A" w:rsidR="00C42A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Forpliktelseserklæring</w:t>
      </w:r>
      <w:r w:rsidRPr="5880459A" w:rsidR="00C42A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5880459A" w:rsidR="00A608F3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–</w:t>
      </w:r>
      <w:r w:rsidRPr="5880459A" w:rsidR="490D19E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5880459A" w:rsidR="00A608F3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avtale</w:t>
      </w:r>
      <w:r w:rsidRPr="5880459A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for</w:t>
      </w:r>
      <w:r w:rsidRPr="5880459A" w:rsidR="488D4BDF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5880459A" w:rsidR="1DD9772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rehabilitering</w:t>
      </w:r>
      <w:r w:rsidRPr="5880459A" w:rsidR="1DD9772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av </w:t>
      </w:r>
      <w:r w:rsidRPr="5880459A" w:rsidR="1DD9772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seks</w:t>
      </w:r>
      <w:r w:rsidRPr="5880459A" w:rsidR="1DD9772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5880459A" w:rsidR="1DD9772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klubbhus</w:t>
      </w:r>
      <w:r w:rsidRPr="5880459A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5880459A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–</w:t>
      </w:r>
      <w:r w:rsidRPr="5880459A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5880459A" w:rsidR="1B116B48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anskaffelsesnummer</w:t>
      </w:r>
      <w:r w:rsidRPr="5880459A" w:rsidR="1B116B48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66-BYM-2025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Pr="00222C85" w:rsidR="00C83E04" w:rsidP="00A03C89" w:rsidRDefault="00C83E04" w14:paraId="76884C66" w14:textId="77777777">
      <w:pPr>
        <w:tabs>
          <w:tab w:val="left" w:pos="2520"/>
        </w:tabs>
      </w:pPr>
      <w:r>
        <w:t>Jf. Forskrift om anskaffelser (FOA) §§ 16-10 og 16-11</w:t>
      </w:r>
    </w:p>
    <w:p w:rsidR="00A03C89" w:rsidP="5880459A" w:rsidRDefault="00A03C89" w14:paraId="4FC443F3" w14:textId="7459CAF1">
      <w:pPr>
        <w:tabs>
          <w:tab w:val="left" w:pos="2520"/>
        </w:tabs>
        <w:spacing w:after="0" w:afterAutospacing="off"/>
      </w:pPr>
      <w:r w:rsidRPr="5880459A" w:rsidR="00A03C89">
        <w:rPr>
          <w:highlight w:val="yellow"/>
        </w:rPr>
        <w:t>[Navn på hovedleverandør]</w:t>
      </w:r>
      <w:r w:rsidR="00A03C89">
        <w:rPr/>
        <w:t xml:space="preserve"> </w:t>
      </w:r>
      <w:r w:rsidR="005B5882">
        <w:rPr/>
        <w:t>støtter seg på følgende</w:t>
      </w:r>
      <w:r w:rsidR="00686C9E">
        <w:rPr/>
        <w:t xml:space="preserve"> foretaks kapasitet </w:t>
      </w:r>
      <w:r w:rsidR="00A03C89">
        <w:rPr/>
        <w:t>for å oppfylle kvalifikasjonskravene</w:t>
      </w:r>
      <w:r w:rsidR="00F25DC9">
        <w:rPr/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5880459A" w:rsidRDefault="00D95801" w14:paraId="31549780" w14:textId="77777777">
      <w:pPr>
        <w:tabs>
          <w:tab w:val="left" w:pos="2520"/>
        </w:tabs>
        <w:spacing w:after="0" w:afterAutospacing="off"/>
      </w:pPr>
      <w:r>
        <w:br/>
      </w:r>
      <w:r w:rsidR="00C17B3B">
        <w:rPr/>
        <w:t xml:space="preserve">Støttevirksomheten bidrar til å oppfylle </w:t>
      </w:r>
      <w:r w:rsidR="00542574">
        <w:rPr/>
        <w:t>følgende kvalifikasjonskrav</w:t>
      </w:r>
      <w:r w:rsidR="00C17B3B">
        <w:rPr/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5880459A" w14:paraId="76A61CE1" w14:textId="77777777">
        <w:tc>
          <w:tcPr>
            <w:tcW w:w="7792" w:type="dxa"/>
            <w:shd w:val="clear" w:color="auto" w:fill="F9C66B" w:themeFill="accent6"/>
            <w:tcMar/>
          </w:tcPr>
          <w:p w:rsidRPr="00A4355A" w:rsidR="00C17B3B" w:rsidP="5880459A" w:rsidRDefault="00C83E04" w14:paraId="2074FC1F" w14:textId="77777777">
            <w:pPr>
              <w:tabs>
                <w:tab w:val="left" w:pos="2520"/>
              </w:tabs>
              <w:spacing w:after="0" w:afterAutospacing="off" w:line="360" w:lineRule="auto"/>
              <w:rPr>
                <w:b w:val="1"/>
                <w:bCs w:val="1"/>
              </w:rPr>
            </w:pPr>
            <w:r w:rsidRPr="5880459A" w:rsidR="00C83E04">
              <w:rPr>
                <w:b w:val="1"/>
                <w:bCs w:val="1"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  <w:tcMar/>
          </w:tcPr>
          <w:p w:rsidRPr="00A4355A" w:rsidR="00C17B3B" w:rsidP="5880459A" w:rsidRDefault="00C83E04" w14:paraId="2D85E250" w14:textId="77777777">
            <w:pPr>
              <w:tabs>
                <w:tab w:val="left" w:pos="2520"/>
              </w:tabs>
              <w:spacing w:after="0" w:afterAutospacing="off" w:line="360" w:lineRule="auto"/>
              <w:rPr>
                <w:b w:val="1"/>
                <w:bCs w:val="1"/>
              </w:rPr>
            </w:pPr>
            <w:r w:rsidRPr="5880459A" w:rsidR="00C83E04">
              <w:rPr>
                <w:b w:val="1"/>
                <w:bCs w:val="1"/>
              </w:rPr>
              <w:t>Sett kryss</w:t>
            </w:r>
          </w:p>
        </w:tc>
      </w:tr>
      <w:tr w:rsidR="00C17B3B" w:rsidTr="5880459A" w14:paraId="7CB43D88" w14:textId="77777777">
        <w:tc>
          <w:tcPr>
            <w:tcW w:w="7792" w:type="dxa"/>
            <w:tcMar/>
          </w:tcPr>
          <w:p w:rsidR="00C17B3B" w:rsidP="5880459A" w:rsidRDefault="00C17B3B" w14:paraId="7BE8FFE9" w14:textId="4E3026DA">
            <w:pPr>
              <w:tabs>
                <w:tab w:val="left" w:pos="2520"/>
              </w:tabs>
              <w:spacing w:after="0" w:afterAutospacing="off" w:line="360" w:lineRule="auto"/>
            </w:pPr>
            <w:r w:rsidR="00C17B3B">
              <w:rPr/>
              <w:t xml:space="preserve">Økonomisk og </w:t>
            </w:r>
            <w:r w:rsidR="00C17B3B">
              <w:rPr/>
              <w:t>finansiell kapasitet</w:t>
            </w:r>
          </w:p>
        </w:tc>
        <w:tc>
          <w:tcPr>
            <w:tcW w:w="1417" w:type="dxa"/>
            <w:tcMar/>
          </w:tcPr>
          <w:p w:rsidR="00C17B3B" w:rsidP="5880459A" w:rsidRDefault="00C17B3B" w14:paraId="3FE9F23F" w14:textId="77777777">
            <w:pPr>
              <w:tabs>
                <w:tab w:val="left" w:pos="2520"/>
              </w:tabs>
              <w:spacing w:after="0" w:afterAutospacing="off" w:line="360" w:lineRule="auto"/>
            </w:pPr>
          </w:p>
        </w:tc>
      </w:tr>
      <w:tr w:rsidR="00C17B3B" w:rsidTr="5880459A" w14:paraId="4DE8EB6D" w14:textId="77777777">
        <w:tc>
          <w:tcPr>
            <w:tcW w:w="7792" w:type="dxa"/>
            <w:tcMar/>
          </w:tcPr>
          <w:p w:rsidR="00C17B3B" w:rsidP="5880459A" w:rsidRDefault="00C17B3B" w14:paraId="46135CAD" w14:textId="3DB1D0BE">
            <w:pPr>
              <w:tabs>
                <w:tab w:val="left" w:pos="2520"/>
              </w:tabs>
              <w:spacing w:after="0" w:afterAutospacing="off" w:line="360" w:lineRule="auto"/>
            </w:pPr>
            <w:r w:rsidR="00C17B3B">
              <w:rPr/>
              <w:t>Tekniske og faglige kvalifikasjoner</w:t>
            </w:r>
            <w:r w:rsidR="3960DF28">
              <w:rPr/>
              <w:t xml:space="preserve"> – krav nr. 1</w:t>
            </w:r>
          </w:p>
        </w:tc>
        <w:tc>
          <w:tcPr>
            <w:tcW w:w="1417" w:type="dxa"/>
            <w:tcMar/>
          </w:tcPr>
          <w:p w:rsidR="00C17B3B" w:rsidP="5880459A" w:rsidRDefault="00C17B3B" w14:paraId="1F72F646" w14:textId="77777777">
            <w:pPr>
              <w:tabs>
                <w:tab w:val="left" w:pos="2520"/>
              </w:tabs>
              <w:spacing w:after="0" w:afterAutospacing="off" w:line="360" w:lineRule="auto"/>
            </w:pPr>
          </w:p>
        </w:tc>
      </w:tr>
      <w:tr w:rsidR="00C17B3B" w:rsidTr="5880459A" w14:paraId="40DDE86B" w14:textId="77777777">
        <w:tc>
          <w:tcPr>
            <w:tcW w:w="7792" w:type="dxa"/>
            <w:tcMar/>
          </w:tcPr>
          <w:p w:rsidR="00C17B3B" w:rsidP="5880459A" w:rsidRDefault="00C17B3B" w14:paraId="1DBD83DE" w14:textId="7BA89AEC">
            <w:pPr>
              <w:tabs>
                <w:tab w:val="left" w:pos="2520"/>
              </w:tabs>
              <w:spacing w:after="0" w:afterAutospacing="off" w:line="360" w:lineRule="auto"/>
              <w:rPr>
                <w:i w:val="1"/>
                <w:iCs w:val="1"/>
                <w:color w:val="0070C0"/>
              </w:rPr>
            </w:pPr>
            <w:r w:rsidR="00C17B3B">
              <w:rPr/>
              <w:t>Tekniske og faglige kvalifikasjoner</w:t>
            </w:r>
            <w:r w:rsidR="6E82F53B">
              <w:rPr/>
              <w:t xml:space="preserve"> – karv nr. 2</w:t>
            </w:r>
          </w:p>
        </w:tc>
        <w:tc>
          <w:tcPr>
            <w:tcW w:w="1417" w:type="dxa"/>
            <w:tcMar/>
          </w:tcPr>
          <w:p w:rsidR="00C17B3B" w:rsidP="5880459A" w:rsidRDefault="00C17B3B" w14:paraId="08CE6F91" w14:textId="77777777">
            <w:pPr>
              <w:tabs>
                <w:tab w:val="left" w:pos="2520"/>
              </w:tabs>
              <w:spacing w:after="0" w:afterAutospacing="off" w:line="360" w:lineRule="auto"/>
            </w:pPr>
          </w:p>
        </w:tc>
      </w:tr>
      <w:tr w:rsidR="00C17B3B" w:rsidTr="5880459A" w14:paraId="3BFBC091" w14:textId="77777777">
        <w:tc>
          <w:tcPr>
            <w:tcW w:w="7792" w:type="dxa"/>
            <w:tcMar/>
          </w:tcPr>
          <w:p w:rsidR="00C17B3B" w:rsidP="5880459A" w:rsidRDefault="00C17B3B" w14:paraId="2A7102E5" w14:textId="52F9F8AD">
            <w:pPr>
              <w:tabs>
                <w:tab w:val="left" w:pos="2520"/>
              </w:tabs>
              <w:spacing w:after="0" w:afterAutospacing="off" w:line="360" w:lineRule="auto"/>
              <w:rPr>
                <w:i w:val="1"/>
                <w:iCs w:val="1"/>
                <w:color w:val="0070C0"/>
              </w:rPr>
            </w:pPr>
            <w:r w:rsidR="00C17B3B">
              <w:rPr/>
              <w:t>Teknisk</w:t>
            </w:r>
            <w:r w:rsidR="00C17B3B">
              <w:rPr/>
              <w:t>e og faglige kvalifikasjoner</w:t>
            </w:r>
            <w:r w:rsidR="19CD01DD">
              <w:rPr/>
              <w:t xml:space="preserve"> – krav nr. 3</w:t>
            </w:r>
          </w:p>
        </w:tc>
        <w:tc>
          <w:tcPr>
            <w:tcW w:w="1417" w:type="dxa"/>
            <w:tcMar/>
          </w:tcPr>
          <w:p w:rsidR="00C17B3B" w:rsidP="5880459A" w:rsidRDefault="00C17B3B" w14:paraId="61CDCEAD" w14:textId="77777777">
            <w:pPr>
              <w:tabs>
                <w:tab w:val="left" w:pos="2520"/>
              </w:tabs>
              <w:spacing w:after="0" w:afterAutospacing="off" w:line="360" w:lineRule="auto"/>
            </w:pPr>
          </w:p>
        </w:tc>
      </w:tr>
      <w:tr w:rsidR="5880459A" w:rsidTr="5880459A" w14:paraId="1A0AEDC1">
        <w:trPr>
          <w:trHeight w:val="300"/>
        </w:trPr>
        <w:tc>
          <w:tcPr>
            <w:tcW w:w="7792" w:type="dxa"/>
            <w:tcMar/>
          </w:tcPr>
          <w:p w:rsidR="4B6F912F" w:rsidP="5880459A" w:rsidRDefault="4B6F912F" w14:paraId="21A33107" w14:textId="28440896">
            <w:pPr>
              <w:tabs>
                <w:tab w:val="left" w:leader="none" w:pos="2520"/>
              </w:tabs>
              <w:spacing w:after="0" w:afterAutospacing="off" w:line="360" w:lineRule="auto"/>
              <w:rPr>
                <w:i w:val="1"/>
                <w:iCs w:val="1"/>
                <w:color w:val="0070C0"/>
              </w:rPr>
            </w:pPr>
            <w:r w:rsidR="4B6F912F">
              <w:rPr/>
              <w:t>Tekniske og faglige kvalifikasjoner</w:t>
            </w:r>
            <w:r w:rsidR="1AF4EB70">
              <w:rPr/>
              <w:t xml:space="preserve"> – krav nr. 4</w:t>
            </w:r>
          </w:p>
        </w:tc>
        <w:tc>
          <w:tcPr>
            <w:tcW w:w="1417" w:type="dxa"/>
            <w:tcMar/>
          </w:tcPr>
          <w:p w:rsidR="5880459A" w:rsidP="5880459A" w:rsidRDefault="5880459A" w14:paraId="331BEE18" w14:textId="5578C02C">
            <w:pPr>
              <w:pStyle w:val="Normal"/>
              <w:spacing w:after="0" w:afterAutospacing="off" w:line="360" w:lineRule="auto"/>
            </w:pPr>
          </w:p>
        </w:tc>
      </w:tr>
      <w:tr w:rsidR="5880459A" w:rsidTr="5880459A" w14:paraId="0BC3B02A">
        <w:trPr>
          <w:trHeight w:val="300"/>
        </w:trPr>
        <w:tc>
          <w:tcPr>
            <w:tcW w:w="7792" w:type="dxa"/>
            <w:tcMar/>
          </w:tcPr>
          <w:p w:rsidR="4B6F912F" w:rsidP="5880459A" w:rsidRDefault="4B6F912F" w14:paraId="21A397DF" w14:textId="665438C9">
            <w:pPr>
              <w:tabs>
                <w:tab w:val="left" w:leader="none" w:pos="2520"/>
              </w:tabs>
              <w:spacing w:after="0" w:afterAutospacing="off" w:line="360" w:lineRule="auto"/>
              <w:rPr>
                <w:i w:val="1"/>
                <w:iCs w:val="1"/>
                <w:color w:val="0070C0"/>
              </w:rPr>
            </w:pPr>
            <w:r w:rsidR="4B6F912F">
              <w:rPr/>
              <w:t>Tekniske og faglige kvalifikasjoner</w:t>
            </w:r>
            <w:r w:rsidR="2094C5FA">
              <w:rPr/>
              <w:t xml:space="preserve"> – krav nr. 5</w:t>
            </w:r>
          </w:p>
        </w:tc>
        <w:tc>
          <w:tcPr>
            <w:tcW w:w="1417" w:type="dxa"/>
            <w:tcMar/>
          </w:tcPr>
          <w:p w:rsidR="5880459A" w:rsidP="5880459A" w:rsidRDefault="5880459A" w14:paraId="04F6F0AC" w14:textId="11C17512">
            <w:pPr>
              <w:pStyle w:val="Normal"/>
              <w:spacing w:after="0" w:afterAutospacing="off" w:line="360" w:lineRule="auto"/>
            </w:pPr>
          </w:p>
        </w:tc>
      </w:tr>
    </w:tbl>
    <w:p w:rsidRPr="008620B7" w:rsidR="008620B7" w:rsidP="008620B7" w:rsidRDefault="005B5882" w14:paraId="58C801BE" w14:textId="77777777">
      <w:pPr>
        <w:spacing w:after="0" w:line="240" w:lineRule="auto"/>
        <w:rPr>
          <w:rFonts w:ascii="Segoe UI" w:hAnsi="Segoe UI" w:eastAsia="Times New Roman" w:cs="Segoe UI"/>
          <w:szCs w:val="20"/>
          <w:lang w:eastAsia="nb-NO"/>
        </w:rPr>
      </w:pPr>
      <w:r>
        <w:br/>
      </w:r>
      <w:r w:rsidRPr="00222C85" w:rsidR="008620B7">
        <w:t>Oppdragsgiver gjør oppmerksom på at d</w:t>
      </w:r>
      <w:r w:rsidRPr="008620B7" w:rsid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Pr="00222C85" w:rsidR="008620B7">
        <w:t>.</w:t>
      </w:r>
    </w:p>
    <w:p w:rsidR="00FE318A" w:rsidP="00222C85" w:rsidRDefault="00C17B3B" w14:paraId="56F5BF7C" w14:textId="078ED2F5">
      <w:pPr>
        <w:tabs>
          <w:tab w:val="left" w:pos="2520"/>
        </w:tabs>
        <w:spacing w:before="240" w:after="0"/>
      </w:pPr>
      <w:r w:rsidR="00C17B3B">
        <w:rPr/>
        <w:t xml:space="preserve">Det bekreftes at </w:t>
      </w:r>
      <w:r w:rsidRPr="5880459A" w:rsidR="00C17B3B">
        <w:rPr>
          <w:highlight w:val="yellow"/>
        </w:rPr>
        <w:t>[</w:t>
      </w:r>
      <w:r w:rsidRPr="5880459A" w:rsidR="00C17B3B">
        <w:rPr>
          <w:highlight w:val="yellow"/>
        </w:rPr>
        <w:t>n</w:t>
      </w:r>
      <w:r w:rsidRPr="5880459A" w:rsidR="00C17B3B">
        <w:rPr>
          <w:highlight w:val="yellow"/>
        </w:rPr>
        <w:t>avn på hovedleverandør]</w:t>
      </w:r>
      <w:r w:rsidR="00C17B3B">
        <w:rPr/>
        <w:t xml:space="preserve"> </w:t>
      </w:r>
      <w:r w:rsidR="00BD3957">
        <w:rPr/>
        <w:t>i hele</w:t>
      </w:r>
      <w:r w:rsidR="00BD3957">
        <w:rPr/>
        <w:t xml:space="preserve"> kontraktsperioden </w:t>
      </w:r>
      <w:r w:rsidR="00C17B3B">
        <w:rPr/>
        <w:t xml:space="preserve">vil ha rådighet over nødvendige ressurser fra </w:t>
      </w:r>
      <w:r w:rsidRPr="5880459A" w:rsidR="00C17B3B">
        <w:rPr>
          <w:highlight w:val="yellow"/>
        </w:rPr>
        <w:t xml:space="preserve">[navn på </w:t>
      </w:r>
      <w:r w:rsidRPr="5880459A" w:rsidR="00C17B3B">
        <w:rPr>
          <w:highlight w:val="yellow"/>
        </w:rPr>
        <w:t>støttevirksomhet</w:t>
      </w:r>
      <w:r w:rsidRPr="5880459A" w:rsidR="00C17B3B">
        <w:rPr>
          <w:highlight w:val="yellow"/>
        </w:rPr>
        <w:t>]</w:t>
      </w:r>
      <w:r w:rsidR="00C17B3B">
        <w:rPr/>
        <w:t xml:space="preserve"> i henhold til </w:t>
      </w:r>
      <w:r w:rsidR="00FE318A">
        <w:rPr/>
        <w:t>kvalifikasjonskravene angitt ovenfor</w:t>
      </w:r>
      <w:r w:rsidR="00C17B3B">
        <w:rPr/>
        <w:t>.</w:t>
      </w:r>
      <w:r>
        <w:br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01C5D190">
      <w:pPr>
        <w:tabs>
          <w:tab w:val="left" w:pos="2520"/>
        </w:tabs>
        <w:spacing w:after="0"/>
      </w:pPr>
      <w:r w:rsidR="00FE318A">
        <w:rPr/>
        <w:t>Dato</w:t>
      </w:r>
      <w:r>
        <w:tab/>
      </w:r>
      <w:r>
        <w:tab/>
      </w:r>
      <w:r w:rsidR="00FE318A">
        <w:rPr/>
        <w:t xml:space="preserve">Navn / tittel (har signaturrett for </w:t>
      </w:r>
      <w:r w:rsidR="00FE318A">
        <w:rPr/>
        <w:t>støttevirksomhet)</w:t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42F82" w:rsidP="005D093C" w:rsidRDefault="00242F82" w14:paraId="7EF5B094" w14:textId="77777777">
      <w:pPr>
        <w:spacing w:after="0" w:line="240" w:lineRule="auto"/>
      </w:pPr>
      <w:r>
        <w:separator/>
      </w:r>
    </w:p>
  </w:endnote>
  <w:endnote w:type="continuationSeparator" w:id="0">
    <w:p w:rsidR="00242F82" w:rsidP="005D093C" w:rsidRDefault="00242F82" w14:paraId="113C67B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w:fontKey="{4D7FC737-B73C-47E7-812F-39DFDCBB4AEF}" r:id="rId1"/>
    <w:embedBold w:fontKey="{5483B450-DFA5-4EA0-B3FE-05E0A711F08F}" r:id="rId2"/>
    <w:embedItalic w:fontKey="{A436EA50-854C-4C75-88FC-BC195694E6E3}" r:id="rId3"/>
    <w:embedBoldItalic w:fontKey="{21C7639C-B451-4F23-A73F-D8AC6D973EDA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E881A3B9-B0E4-430F-8E30-5393B5C0DAF3}" r:id="rId5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0A59159C-A07B-4F46-AB93-BE560414EC71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6537F2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07459315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42F82" w:rsidP="005D093C" w:rsidRDefault="00242F82" w14:paraId="5DD44AF2" w14:textId="77777777">
      <w:pPr>
        <w:spacing w:after="0" w:line="240" w:lineRule="auto"/>
      </w:pPr>
      <w:r>
        <w:separator/>
      </w:r>
    </w:p>
  </w:footnote>
  <w:footnote w:type="continuationSeparator" w:id="0">
    <w:p w:rsidR="00242F82" w:rsidP="005D093C" w:rsidRDefault="00242F82" w14:paraId="644BAD8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70DF9E56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19CD01DD"/>
    <w:rsid w:val="1AF4EB70"/>
    <w:rsid w:val="1B116B48"/>
    <w:rsid w:val="1DD97726"/>
    <w:rsid w:val="1E90D2D6"/>
    <w:rsid w:val="2094C5FA"/>
    <w:rsid w:val="245244B4"/>
    <w:rsid w:val="275B8C56"/>
    <w:rsid w:val="386C270D"/>
    <w:rsid w:val="3960DF28"/>
    <w:rsid w:val="3DFD1AA4"/>
    <w:rsid w:val="3EE9E55A"/>
    <w:rsid w:val="41A7092F"/>
    <w:rsid w:val="428F0DEF"/>
    <w:rsid w:val="45076EC7"/>
    <w:rsid w:val="488D4BDF"/>
    <w:rsid w:val="490D19E1"/>
    <w:rsid w:val="4B6F912F"/>
    <w:rsid w:val="4E6C63DA"/>
    <w:rsid w:val="5880459A"/>
    <w:rsid w:val="5F0D2A0B"/>
    <w:rsid w:val="6DA9E522"/>
    <w:rsid w:val="6E82F5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customXml" Target="../customXml/item7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Oslo presentasjon" ma:contentTypeID="0x0101004CD82FF0641D7B46B422E308071A53DF00843B166B7D70BE49A30C14AB6ADACB48" ma:contentTypeVersion="18" ma:contentTypeDescription="" ma:contentTypeScope="" ma:versionID="8e4455fd677f06e6df4fe2c1123c8c6d">
  <xsd:schema xmlns:xsd="http://www.w3.org/2001/XMLSchema" xmlns:xs="http://www.w3.org/2001/XMLSchema" xmlns:p="http://schemas.microsoft.com/office/2006/metadata/properties" xmlns:ns2="7ed84371-acf6-4102-828c-2caf905b4736" targetNamespace="http://schemas.microsoft.com/office/2006/metadata/properties" ma:root="true" ma:fieldsID="b2e3fb7e92eaee1abf6914b2845598d4" ns2:_="">
    <xsd:import namespace="7ed84371-acf6-4102-828c-2caf905b4736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ternalName="OK_Felles_Arkivverdig" ma:readOnly="false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?mso-contentType ?>
<SharedContentType xmlns="Microsoft.SharePoint.Taxonomy.ContentTypeSync" SourceId="c528fd71-ad7b-48f8-811b-c0b5643803ab" ContentTypeId="0x0101004CD82FF0641D7B46B422E308071A53DF" PreviousValue="false" LastSyncTimeStamp="2021-02-17T14:40:20.75Z"/>
</file>

<file path=customXml/itemProps1.xml><?xml version="1.0" encoding="utf-8"?>
<ds:datastoreItem xmlns:ds="http://schemas.openxmlformats.org/officeDocument/2006/customXml" ds:itemID="{D738B559-C6FD-4365-8153-4145954A431A}"/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EF23A7-C8FC-4E1F-9AA2-7C69E363AB71}"/>
</file>

<file path=customXml/itemProps7.xml><?xml version="1.0" encoding="utf-8"?>
<ds:datastoreItem xmlns:ds="http://schemas.openxmlformats.org/officeDocument/2006/customXml" ds:itemID="{9CD92074-6B8F-49DE-8B31-4620FFF9F0F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Jens Kristian Hagaseth Aasmundsen</cp:lastModifiedBy>
  <cp:revision>5</cp:revision>
  <dcterms:created xsi:type="dcterms:W3CDTF">2023-02-08T10:28:00Z</dcterms:created>
  <dcterms:modified xsi:type="dcterms:W3CDTF">2025-07-09T08:30:35Z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0x0101004CD82FF0641D7B46B422E308071A53DF00843B166B7D70BE49A30C14AB6ADACB48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  <property fmtid="{D5CDD505-2E9C-101B-9397-08002B2CF9AE}" pid="14" name="xd_Signature">
    <vt:bool>false</vt:bool>
  </property>
  <property fmtid="{D5CDD505-2E9C-101B-9397-08002B2CF9AE}" pid="15" name="xd_ProgID">
    <vt:lpwstr/>
  </property>
  <property fmtid="{D5CDD505-2E9C-101B-9397-08002B2CF9AE}" pid="16" name="SharedWithUsers">
    <vt:lpwstr/>
  </property>
  <property fmtid="{D5CDD505-2E9C-101B-9397-08002B2CF9AE}" pid="17" name="_SourceUrl">
    <vt:lpwstr/>
  </property>
  <property fmtid="{D5CDD505-2E9C-101B-9397-08002B2CF9AE}" pid="18" name="_SharedFileIndex">
    <vt:lpwstr/>
  </property>
  <property fmtid="{D5CDD505-2E9C-101B-9397-08002B2CF9AE}" pid="19" name="TaxCatchAll">
    <vt:lpwstr/>
  </property>
  <property fmtid="{D5CDD505-2E9C-101B-9397-08002B2CF9AE}" pid="20" name="ComplianceAssetId">
    <vt:lpwstr/>
  </property>
  <property fmtid="{D5CDD505-2E9C-101B-9397-08002B2CF9AE}" pid="21" name="TemplateUrl">
    <vt:lpwstr/>
  </property>
  <property fmtid="{D5CDD505-2E9C-101B-9397-08002B2CF9AE}" pid="22" name="TriggerFlowInfo">
    <vt:lpwstr/>
  </property>
  <property fmtid="{D5CDD505-2E9C-101B-9397-08002B2CF9AE}" pid="23" name="lcf76f155ced4ddcb4097134ff3c332f">
    <vt:lpwstr/>
  </property>
</Properties>
</file>